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Layout for two menus on a page"/>
      </w:tblPr>
      <w:tblGrid>
        <w:gridCol w:w="6230"/>
        <w:gridCol w:w="68"/>
        <w:gridCol w:w="2350"/>
        <w:gridCol w:w="6751"/>
      </w:tblGrid>
      <w:tr w:rsidR="00AD0435" w:rsidRPr="001466D2" w14:paraId="28971C36" w14:textId="77777777" w:rsidTr="00337487">
        <w:trPr>
          <w:cantSplit/>
          <w:trHeight w:hRule="exact" w:val="9498"/>
          <w:jc w:val="center"/>
        </w:trPr>
        <w:tc>
          <w:tcPr>
            <w:tcW w:w="2023" w:type="pct"/>
          </w:tcPr>
          <w:p w14:paraId="4803FC35" w14:textId="77777777" w:rsidR="002747C0" w:rsidRPr="00F5719D" w:rsidRDefault="002747C0">
            <w:pPr>
              <w:pStyle w:val="Untertitel"/>
              <w:rPr>
                <w:lang w:val="de-DE"/>
              </w:rPr>
            </w:pPr>
            <w:bookmarkStart w:id="0" w:name="_Hlk179380335"/>
          </w:p>
          <w:p w14:paraId="480F8509" w14:textId="47E58B70" w:rsidR="007406D2" w:rsidRPr="002D39A2" w:rsidRDefault="00784157">
            <w:pPr>
              <w:pStyle w:val="Titel"/>
              <w:rPr>
                <w:sz w:val="56"/>
                <w:szCs w:val="56"/>
                <w:lang w:val="de-CH"/>
              </w:rPr>
            </w:pPr>
            <w:r w:rsidRPr="00197F9D">
              <w:rPr>
                <w:noProof/>
                <w:sz w:val="56"/>
                <w:szCs w:val="56"/>
                <w:lang w:val="de-CH" w:eastAsia="de-CH"/>
              </w:rPr>
              <mc:AlternateContent>
                <mc:Choice Requires="wpg">
                  <w:drawing>
                    <wp:anchor distT="0" distB="0" distL="114300" distR="114300" simplePos="0" relativeHeight="251666432" behindDoc="1" locked="0" layoutInCell="1" allowOverlap="1" wp14:anchorId="5BFCAF46" wp14:editId="07DD0206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208810</wp:posOffset>
                      </wp:positionV>
                      <wp:extent cx="3200400" cy="411480"/>
                      <wp:effectExtent l="0" t="0" r="19050" b="26670"/>
                      <wp:wrapNone/>
                      <wp:docPr id="12" name="Gruppieren 12" descr="Titelrahmengrafik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0" cy="411480"/>
                                <a:chOff x="0" y="0"/>
                                <a:chExt cx="3200400" cy="415126"/>
                              </a:xfrm>
                            </wpg:grpSpPr>
                            <wps:wsp>
                              <wps:cNvPr id="9" name="Gerader Verbinder 9"/>
                              <wps:cNvCnPr/>
                              <wps:spPr>
                                <a:xfrm>
                                  <a:off x="0" y="0"/>
                                  <a:ext cx="3200400" cy="0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" name="Gerader Verbinder 10"/>
                              <wps:cNvCnPr/>
                              <wps:spPr>
                                <a:xfrm>
                                  <a:off x="0" y="415126"/>
                                  <a:ext cx="3200400" cy="0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27F2C8" id="Gruppieren 12" o:spid="_x0000_s1026" alt="Titelrahmengrafik" style="position:absolute;margin-left:0;margin-top:16.45pt;width:252pt;height:32.4pt;z-index:-251650048;mso-position-horizontal:center;mso-height-relative:margin" coordsize="32004,4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">
                      <v:line id="Gerader Verbinder 9" o:spid="_x0000_s1027" style="position:absolute;visibility:visible;mso-wrap-style:square" from="0,0" to="32004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6ULMQAAADaAAAADwAAAGRycy9kb3ducmV2LnhtbESPQWvCQBSE74X+h+UVeqsbS9EY3Uix&#10;FATpQduDx2f2mYRk38bdbUz99V1B8DjMzDfMYjmYVvTkfG1ZwXiUgCAurK65VPDz/fmSgvABWWNr&#10;mRT8kYdl/viwwEzbM2+p34VSRAj7DBVUIXSZlL6oyKAf2Y44ekfrDIYoXSm1w3OEm1a+JslEGqw5&#10;LlTY0aqiotn9GgWn02Zdph9+RZuvfn95Y9fY6UGp56fhfQ4i0BDu4Vt7rRXM4Hol3gCZ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zpQsxAAAANoAAAAPAAAAAAAAAAAA&#10;AAAAAKECAABkcnMvZG93bnJldi54bWxQSwUGAAAAAAQABAD5AAAAkgMAAAAA&#10;" strokecolor="#a5a5a5 [2092]" strokeweight=".5pt">
                        <v:stroke joinstyle="miter"/>
                      </v:line>
                      <v:line id="Gerader Verbinder 10" o:spid="_x0000_s1028" style="position:absolute;visibility:visible;mso-wrap-style:square" from="0,4151" to="32004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RwTMUAAADbAAAADwAAAGRycy9kb3ducmV2LnhtbESPQWvCQBCF74L/YZlCb7ppKTWkrlKU&#10;giAe1B56nGanSTA7G3e3MfXXdw6Ctxnem/e+mS8H16qeQmw8G3iaZqCIS28brgx8Hj8mOaiYkC22&#10;nsnAH0VYLsajORbWX3hP/SFVSkI4FmigTqkrtI5lTQ7j1HfEov344DDJGiptA14k3LX6OctetcOG&#10;paHGjlY1lafDrzNwPm83Vb6OK9ru+q/rC4eTn30b8/gwvL+BSjSku/l2vbGCL/Tyiwy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RwTMUAAADbAAAADwAAAAAAAAAA&#10;AAAAAAChAgAAZHJzL2Rvd25yZXYueG1sUEsFBgAAAAAEAAQA+QAAAJMDAAAAAA==&#10;" strokecolor="#a5a5a5 [2092]" strokeweight=".5pt">
                        <v:stroke joinstyle="miter"/>
                      </v:line>
                    </v:group>
                  </w:pict>
                </mc:Fallback>
              </mc:AlternateContent>
            </w:r>
            <w:r w:rsidR="0077633A" w:rsidRPr="002D39A2">
              <w:rPr>
                <w:sz w:val="56"/>
                <w:szCs w:val="56"/>
                <w:lang w:val="de-CH"/>
              </w:rPr>
              <w:t>Galam</w:t>
            </w:r>
            <w:r w:rsidR="006860BD" w:rsidRPr="002D39A2">
              <w:rPr>
                <w:sz w:val="56"/>
                <w:szCs w:val="56"/>
                <w:lang w:val="de-CH"/>
              </w:rPr>
              <w:t>enu</w:t>
            </w:r>
            <w:r w:rsidR="007406D2" w:rsidRPr="002D39A2">
              <w:rPr>
                <w:sz w:val="56"/>
                <w:szCs w:val="56"/>
                <w:lang w:val="de-CH"/>
              </w:rPr>
              <w:t>e</w:t>
            </w:r>
            <w:r w:rsidR="0077633A" w:rsidRPr="002D39A2">
              <w:rPr>
                <w:sz w:val="56"/>
                <w:szCs w:val="56"/>
                <w:lang w:val="de-CH"/>
              </w:rPr>
              <w:t xml:space="preserve"> 2</w:t>
            </w:r>
            <w:r w:rsidR="009F04E2">
              <w:rPr>
                <w:sz w:val="56"/>
                <w:szCs w:val="56"/>
                <w:lang w:val="de-CH"/>
              </w:rPr>
              <w:t>4</w:t>
            </w:r>
            <w:r w:rsidR="0077633A" w:rsidRPr="002D39A2">
              <w:rPr>
                <w:sz w:val="56"/>
                <w:szCs w:val="56"/>
                <w:lang w:val="de-CH"/>
              </w:rPr>
              <w:t xml:space="preserve"> </w:t>
            </w:r>
          </w:p>
          <w:p w14:paraId="4DB088EA" w14:textId="77777777" w:rsidR="007406D2" w:rsidRPr="00B6571F" w:rsidRDefault="007406D2">
            <w:pPr>
              <w:pStyle w:val="Titel"/>
              <w:rPr>
                <w:sz w:val="24"/>
                <w:szCs w:val="24"/>
                <w:lang w:val="de-CH"/>
              </w:rPr>
            </w:pPr>
          </w:p>
          <w:p w14:paraId="01C6AD70" w14:textId="3D07BC37" w:rsidR="007406D2" w:rsidRPr="00B6571F" w:rsidRDefault="001166FF" w:rsidP="006860BD">
            <w:pPr>
              <w:rPr>
                <w:rFonts w:ascii="Abadi Extra Light" w:hAnsi="Abadi Extra Light"/>
                <w:sz w:val="24"/>
                <w:szCs w:val="24"/>
                <w:lang w:val="de-CH"/>
              </w:rPr>
            </w:pPr>
            <w:r w:rsidRPr="00B6571F">
              <w:rPr>
                <w:rFonts w:ascii="Abadi Extra Light" w:hAnsi="Abadi Extra Light"/>
                <w:sz w:val="24"/>
                <w:szCs w:val="24"/>
                <w:lang w:val="de-CH"/>
              </w:rPr>
              <w:t>Menü</w:t>
            </w:r>
          </w:p>
          <w:p w14:paraId="7BDF32CF" w14:textId="77777777" w:rsidR="007406D2" w:rsidRDefault="007406D2" w:rsidP="006860BD">
            <w:pPr>
              <w:rPr>
                <w:rFonts w:ascii="Abadi Extra Light" w:hAnsi="Abadi Extra Light"/>
                <w:sz w:val="24"/>
                <w:szCs w:val="24"/>
                <w:lang w:val="de-CH"/>
              </w:rPr>
            </w:pPr>
          </w:p>
          <w:p w14:paraId="76D96F92" w14:textId="77777777" w:rsidR="001166FF" w:rsidRPr="00B6571F" w:rsidRDefault="001166FF" w:rsidP="006860BD">
            <w:pPr>
              <w:rPr>
                <w:rFonts w:ascii="Abadi Extra Light" w:hAnsi="Abadi Extra Light"/>
                <w:sz w:val="24"/>
                <w:szCs w:val="24"/>
                <w:lang w:val="de-CH"/>
              </w:rPr>
            </w:pPr>
          </w:p>
          <w:p w14:paraId="056EE21B" w14:textId="450C3E81" w:rsidR="00A20033" w:rsidRPr="001166FF" w:rsidRDefault="00A20033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amuse bouche</w:t>
            </w:r>
          </w:p>
          <w:p w14:paraId="09E4D2FE" w14:textId="1994956B" w:rsidR="006860BD" w:rsidRDefault="006860BD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22677DBD" w14:textId="0322DAB8" w:rsidR="00E50D32" w:rsidRDefault="00E50D32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>
              <w:rPr>
                <w:rFonts w:ascii="Abadi Extra Light" w:hAnsi="Abadi Extra Light"/>
                <w:sz w:val="28"/>
                <w:szCs w:val="28"/>
                <w:lang w:val="de-CH"/>
              </w:rPr>
              <w:t>Pastinaken</w:t>
            </w:r>
            <w:r w:rsidR="00F300A6">
              <w:rPr>
                <w:rFonts w:ascii="Abadi Extra Light" w:hAnsi="Abadi Extra Light"/>
                <w:sz w:val="28"/>
                <w:szCs w:val="28"/>
                <w:lang w:val="de-CH"/>
              </w:rPr>
              <w:t>-Apfel</w:t>
            </w:r>
            <w:r>
              <w:rPr>
                <w:rFonts w:ascii="Abadi Extra Light" w:hAnsi="Abadi Extra Light"/>
                <w:sz w:val="28"/>
                <w:szCs w:val="28"/>
                <w:lang w:val="de-CH"/>
              </w:rPr>
              <w:t>süppli mit Crevetten</w:t>
            </w:r>
          </w:p>
          <w:p w14:paraId="5EABBB28" w14:textId="7F935D43" w:rsidR="00E50D32" w:rsidRPr="001166FF" w:rsidRDefault="00E50D32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E50D32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397FC599" w14:textId="289138FB" w:rsidR="009F04E2" w:rsidRPr="001166FF" w:rsidRDefault="009F04E2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Pochiertes Kräuterei</w:t>
            </w:r>
          </w:p>
          <w:p w14:paraId="6A4A4D5F" w14:textId="3F6391AA" w:rsidR="006860BD" w:rsidRPr="001166FF" w:rsidRDefault="006860BD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7DC5376A" w14:textId="66341727" w:rsidR="009F04E2" w:rsidRPr="001166FF" w:rsidRDefault="009F04E2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 xml:space="preserve">Geschmorte Kalbsbäggli mit </w:t>
            </w:r>
            <w:r w:rsidR="000919EF"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Sellerie-</w:t>
            </w: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Kartoffelstock</w:t>
            </w:r>
          </w:p>
          <w:p w14:paraId="3FD58367" w14:textId="64298B48" w:rsidR="006860BD" w:rsidRPr="001166FF" w:rsidRDefault="006860BD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3F0B62C4" w14:textId="7D65D30E" w:rsidR="009F04E2" w:rsidRPr="001166FF" w:rsidRDefault="009F04E2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Caramelschaum mit Pekannuss Krokant</w:t>
            </w:r>
          </w:p>
          <w:p w14:paraId="21329C52" w14:textId="2783FFBB" w:rsidR="006860BD" w:rsidRPr="001166FF" w:rsidRDefault="006860BD" w:rsidP="006860BD">
            <w:pPr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025A355D" w14:textId="77777777" w:rsidR="006860BD" w:rsidRPr="001166FF" w:rsidRDefault="006860BD" w:rsidP="006860BD">
            <w:pPr>
              <w:rPr>
                <w:sz w:val="28"/>
                <w:szCs w:val="28"/>
                <w:lang w:val="de-CH"/>
              </w:rPr>
            </w:pPr>
          </w:p>
          <w:p w14:paraId="59BDD7BF" w14:textId="77777777" w:rsidR="002747C0" w:rsidRPr="00F5719D" w:rsidRDefault="002747C0" w:rsidP="006860BD">
            <w:pPr>
              <w:rPr>
                <w:lang w:val="de-DE"/>
              </w:rPr>
            </w:pPr>
          </w:p>
        </w:tc>
        <w:tc>
          <w:tcPr>
            <w:tcW w:w="22" w:type="pct"/>
          </w:tcPr>
          <w:p w14:paraId="630AA59C" w14:textId="77777777" w:rsidR="002747C0" w:rsidRPr="0077633A" w:rsidRDefault="002747C0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</w:tc>
        <w:tc>
          <w:tcPr>
            <w:tcW w:w="763" w:type="pct"/>
          </w:tcPr>
          <w:p w14:paraId="104A43CA" w14:textId="77777777" w:rsidR="002747C0" w:rsidRDefault="002747C0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77FD3E75" w14:textId="77777777" w:rsidR="00B6571F" w:rsidRDefault="00B6571F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6BCEAA4A" w14:textId="77777777" w:rsidR="00B6571F" w:rsidRDefault="00B6571F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2A803FBE" w14:textId="49520D22" w:rsidR="00B6571F" w:rsidRPr="0077633A" w:rsidRDefault="00B6571F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</w:tc>
        <w:tc>
          <w:tcPr>
            <w:tcW w:w="2192" w:type="pct"/>
          </w:tcPr>
          <w:p w14:paraId="507AE60F" w14:textId="77777777" w:rsidR="002747C0" w:rsidRPr="00B6571F" w:rsidRDefault="002747C0">
            <w:pPr>
              <w:pStyle w:val="Menelement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358ABD0E" w14:textId="77777777" w:rsidR="0077633A" w:rsidRPr="00B6571F" w:rsidRDefault="0077633A">
            <w:pPr>
              <w:pStyle w:val="Menelement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1DF6D354" w14:textId="77777777" w:rsidR="0077633A" w:rsidRPr="00B6571F" w:rsidRDefault="0077633A">
            <w:pPr>
              <w:pStyle w:val="Menelement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6596A63B" w14:textId="77777777" w:rsidR="0077633A" w:rsidRPr="00B6571F" w:rsidRDefault="0077633A">
            <w:pPr>
              <w:pStyle w:val="Menelement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03FD451A" w14:textId="77777777" w:rsidR="0077633A" w:rsidRPr="00B6571F" w:rsidRDefault="0077633A">
            <w:pPr>
              <w:pStyle w:val="Menelement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7D4EEE87" w14:textId="77777777" w:rsidR="0077633A" w:rsidRPr="00B6571F" w:rsidRDefault="0077633A">
            <w:pPr>
              <w:pStyle w:val="Menelement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67969F97" w14:textId="77777777" w:rsidR="00E737BD" w:rsidRDefault="00E737BD" w:rsidP="0077633A">
            <w:pPr>
              <w:pStyle w:val="Menelement"/>
              <w:ind w:left="0"/>
              <w:jc w:val="both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66F48E81" w14:textId="77777777" w:rsidR="00E737BD" w:rsidRDefault="00E737BD" w:rsidP="0077633A">
            <w:pPr>
              <w:pStyle w:val="Menelement"/>
              <w:ind w:left="0"/>
              <w:jc w:val="both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00B4C453" w14:textId="18754C15" w:rsidR="0077633A" w:rsidRPr="00337487" w:rsidRDefault="00E737BD" w:rsidP="0077633A">
            <w:pPr>
              <w:pStyle w:val="Menelement"/>
              <w:ind w:left="0"/>
              <w:jc w:val="both"/>
              <w:rPr>
                <w:rFonts w:ascii="Abadi Extra Light" w:hAnsi="Abadi Extra Light"/>
                <w:sz w:val="28"/>
                <w:szCs w:val="28"/>
                <w:lang w:val="de-DE"/>
              </w:rPr>
            </w:pPr>
            <w:r w:rsidRPr="00337487">
              <w:rPr>
                <w:rFonts w:ascii="Abadi Extra Light" w:hAnsi="Abadi Extra Light"/>
                <w:sz w:val="28"/>
                <w:szCs w:val="28"/>
                <w:lang w:val="de-DE"/>
              </w:rPr>
              <w:t>mit W</w:t>
            </w:r>
            <w:r w:rsidR="0077633A" w:rsidRPr="00337487">
              <w:rPr>
                <w:rFonts w:ascii="Abadi Extra Light" w:hAnsi="Abadi Extra Light"/>
                <w:sz w:val="28"/>
                <w:szCs w:val="28"/>
                <w:lang w:val="de-DE"/>
              </w:rPr>
              <w:t>einbegleitung</w:t>
            </w:r>
            <w:r w:rsidR="00B6571F" w:rsidRPr="00337487">
              <w:rPr>
                <w:rFonts w:ascii="Abadi Extra Light" w:hAnsi="Abadi Extra Light"/>
                <w:sz w:val="28"/>
                <w:szCs w:val="28"/>
                <w:lang w:val="de-DE"/>
              </w:rPr>
              <w:t xml:space="preserve"> aus dem </w:t>
            </w:r>
            <w:r w:rsidR="00AD0435" w:rsidRPr="00337487">
              <w:rPr>
                <w:rFonts w:ascii="Abadi Extra Light" w:hAnsi="Abadi Extra Light"/>
                <w:sz w:val="28"/>
                <w:szCs w:val="28"/>
                <w:lang w:val="de-DE"/>
              </w:rPr>
              <w:t>Burgenland</w:t>
            </w:r>
          </w:p>
          <w:p w14:paraId="6C42F6DC" w14:textId="77777777" w:rsidR="00B6571F" w:rsidRPr="00B6571F" w:rsidRDefault="00B6571F" w:rsidP="0077633A">
            <w:pPr>
              <w:pStyle w:val="Menelement"/>
              <w:ind w:left="0"/>
              <w:jc w:val="both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6573EF10" w14:textId="39547E74" w:rsidR="00B6571F" w:rsidRDefault="00337487" w:rsidP="00B6571F">
            <w:pPr>
              <w:pStyle w:val="Menelement"/>
              <w:jc w:val="both"/>
              <w:rPr>
                <w:rFonts w:ascii="Abadi Extra Light" w:hAnsi="Abadi Extra Light"/>
                <w:sz w:val="24"/>
                <w:szCs w:val="24"/>
                <w:lang w:val="de-DE"/>
              </w:rPr>
            </w:pPr>
            <w:r>
              <w:rPr>
                <w:rFonts w:ascii="Abadi Extra Light" w:hAnsi="Abadi Extra Light"/>
                <w:sz w:val="24"/>
                <w:szCs w:val="24"/>
                <w:lang w:val="de-DE"/>
              </w:rPr>
              <w:t xml:space="preserve">      </w:t>
            </w:r>
            <w:r w:rsidR="00B6571F" w:rsidRPr="00B6571F">
              <w:rPr>
                <w:rFonts w:ascii="Abadi Extra Light" w:hAnsi="Abadi Extra Light"/>
                <w:sz w:val="24"/>
                <w:szCs w:val="24"/>
                <w:lang w:val="de-DE"/>
              </w:rPr>
              <w:t>***</w:t>
            </w:r>
          </w:p>
          <w:p w14:paraId="6B8B4776" w14:textId="77777777" w:rsidR="00A23DA8" w:rsidRPr="00B6571F" w:rsidRDefault="00A23DA8" w:rsidP="00B6571F">
            <w:pPr>
              <w:pStyle w:val="Menelement"/>
              <w:jc w:val="both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  <w:p w14:paraId="151A2F59" w14:textId="6C1EBE4C" w:rsidR="00B6571F" w:rsidRPr="00B6571F" w:rsidRDefault="00B6571F" w:rsidP="00E737BD">
            <w:pPr>
              <w:pStyle w:val="Menelement"/>
              <w:jc w:val="both"/>
              <w:rPr>
                <w:rFonts w:ascii="Abadi Extra Light" w:hAnsi="Abadi Extra Light"/>
                <w:sz w:val="24"/>
                <w:szCs w:val="24"/>
                <w:lang w:val="de-DE"/>
              </w:rPr>
            </w:pPr>
          </w:p>
        </w:tc>
      </w:tr>
      <w:bookmarkEnd w:id="0"/>
      <w:tr w:rsidR="00AD0435" w:rsidRPr="001466D2" w14:paraId="4CD1070C" w14:textId="77777777" w:rsidTr="00337487">
        <w:trPr>
          <w:cantSplit/>
          <w:trHeight w:hRule="exact" w:val="9498"/>
          <w:jc w:val="center"/>
        </w:trPr>
        <w:tc>
          <w:tcPr>
            <w:tcW w:w="2023" w:type="pct"/>
          </w:tcPr>
          <w:p w14:paraId="72D8344C" w14:textId="77777777" w:rsidR="00AD0435" w:rsidRPr="00F5719D" w:rsidRDefault="00AD0435" w:rsidP="00AD0435">
            <w:pPr>
              <w:pStyle w:val="Untertitel"/>
              <w:rPr>
                <w:lang w:val="de-DE"/>
              </w:rPr>
            </w:pPr>
          </w:p>
          <w:p w14:paraId="6B5B3FF1" w14:textId="77777777" w:rsidR="00AD0435" w:rsidRPr="002D39A2" w:rsidRDefault="00AD0435" w:rsidP="00AD0435">
            <w:pPr>
              <w:pStyle w:val="Titel"/>
              <w:rPr>
                <w:sz w:val="56"/>
                <w:szCs w:val="56"/>
                <w:lang w:val="de-CH"/>
              </w:rPr>
            </w:pPr>
            <w:r w:rsidRPr="00197F9D">
              <w:rPr>
                <w:noProof/>
                <w:sz w:val="56"/>
                <w:szCs w:val="56"/>
                <w:lang w:val="de-CH" w:eastAsia="de-CH"/>
              </w:rPr>
              <mc:AlternateContent>
                <mc:Choice Requires="wpg">
                  <w:drawing>
                    <wp:anchor distT="0" distB="0" distL="114300" distR="114300" simplePos="0" relativeHeight="251668480" behindDoc="1" locked="0" layoutInCell="1" allowOverlap="1" wp14:anchorId="2F5D539E" wp14:editId="2A5DB00A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208810</wp:posOffset>
                      </wp:positionV>
                      <wp:extent cx="3200400" cy="411480"/>
                      <wp:effectExtent l="0" t="0" r="19050" b="26670"/>
                      <wp:wrapNone/>
                      <wp:docPr id="206635430" name="Gruppieren 206635430" descr="Titelrahmengrafik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0" cy="411480"/>
                                <a:chOff x="0" y="0"/>
                                <a:chExt cx="3200400" cy="415126"/>
                              </a:xfrm>
                            </wpg:grpSpPr>
                            <wps:wsp>
                              <wps:cNvPr id="462651619" name="Gerader Verbinder 462651619"/>
                              <wps:cNvCnPr/>
                              <wps:spPr>
                                <a:xfrm>
                                  <a:off x="0" y="0"/>
                                  <a:ext cx="3200400" cy="0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23781338" name="Gerader Verbinder 423781338"/>
                              <wps:cNvCnPr/>
                              <wps:spPr>
                                <a:xfrm>
                                  <a:off x="0" y="415126"/>
                                  <a:ext cx="3200400" cy="0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B6670B" id="Gruppieren 206635430" o:spid="_x0000_s1026" alt="Titelrahmengrafik" style="position:absolute;margin-left:0;margin-top:16.45pt;width:252pt;height:32.4pt;z-index:-251648000;mso-position-horizontal:center;mso-height-relative:margin" coordsize="32004,4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">
                      <v:line id="Gerader Verbinder 462651619" o:spid="_x0000_s1027" style="position:absolute;visibility:visible;mso-wrap-style:square" from="0,0" to="3200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" strokecolor="#a5a5a5 [2092]" strokeweight=".5pt">
                        <v:stroke joinstyle="miter"/>
                      </v:line>
                      <v:line id="Gerader Verbinder 423781338" o:spid="_x0000_s1028" style="position:absolute;visibility:visible;mso-wrap-style:square" from="0,4151" to="32004,4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" strokecolor="#a5a5a5 [2092]" strokeweight=".5pt">
                        <v:stroke joinstyle="miter"/>
                      </v:line>
                    </v:group>
                  </w:pict>
                </mc:Fallback>
              </mc:AlternateContent>
            </w:r>
            <w:r w:rsidRPr="002D39A2">
              <w:rPr>
                <w:sz w:val="56"/>
                <w:szCs w:val="56"/>
                <w:lang w:val="de-CH"/>
              </w:rPr>
              <w:t>Galamenue 2</w:t>
            </w:r>
            <w:r>
              <w:rPr>
                <w:sz w:val="56"/>
                <w:szCs w:val="56"/>
                <w:lang w:val="de-CH"/>
              </w:rPr>
              <w:t>4</w:t>
            </w:r>
            <w:r w:rsidRPr="002D39A2">
              <w:rPr>
                <w:sz w:val="56"/>
                <w:szCs w:val="56"/>
                <w:lang w:val="de-CH"/>
              </w:rPr>
              <w:t xml:space="preserve"> </w:t>
            </w:r>
          </w:p>
          <w:p w14:paraId="26B0F5F7" w14:textId="77777777" w:rsidR="00AD0435" w:rsidRPr="00B6571F" w:rsidRDefault="00AD0435" w:rsidP="00AD0435">
            <w:pPr>
              <w:pStyle w:val="Titel"/>
              <w:rPr>
                <w:sz w:val="24"/>
                <w:szCs w:val="24"/>
                <w:lang w:val="de-CH"/>
              </w:rPr>
            </w:pPr>
          </w:p>
          <w:p w14:paraId="6DD8D07B" w14:textId="11632D75" w:rsidR="00AD0435" w:rsidRPr="00B6571F" w:rsidRDefault="00E737BD" w:rsidP="00AD0435">
            <w:pPr>
              <w:rPr>
                <w:rFonts w:ascii="Abadi Extra Light" w:hAnsi="Abadi Extra Light"/>
                <w:sz w:val="24"/>
                <w:szCs w:val="24"/>
                <w:lang w:val="de-CH"/>
              </w:rPr>
            </w:pPr>
            <w:r>
              <w:rPr>
                <w:rFonts w:ascii="Abadi Extra Light" w:hAnsi="Abadi Extra Light"/>
                <w:sz w:val="24"/>
                <w:szCs w:val="24"/>
                <w:lang w:val="de-CH"/>
              </w:rPr>
              <w:t xml:space="preserve">Einteilung </w:t>
            </w:r>
            <w:r w:rsidR="00AD0435" w:rsidRPr="00B6571F">
              <w:rPr>
                <w:rFonts w:ascii="Abadi Extra Light" w:hAnsi="Abadi Extra Light"/>
                <w:sz w:val="24"/>
                <w:szCs w:val="24"/>
                <w:lang w:val="de-CH"/>
              </w:rPr>
              <w:t>Menü</w:t>
            </w:r>
          </w:p>
          <w:p w14:paraId="31C2F106" w14:textId="77777777" w:rsidR="00AD0435" w:rsidRDefault="00AD0435" w:rsidP="00AD0435">
            <w:pPr>
              <w:rPr>
                <w:rFonts w:ascii="Abadi Extra Light" w:hAnsi="Abadi Extra Light"/>
                <w:sz w:val="24"/>
                <w:szCs w:val="24"/>
                <w:lang w:val="de-CH"/>
              </w:rPr>
            </w:pPr>
          </w:p>
          <w:p w14:paraId="1EA55437" w14:textId="77777777" w:rsidR="00AD0435" w:rsidRPr="00B6571F" w:rsidRDefault="00AD0435" w:rsidP="00AD0435">
            <w:pPr>
              <w:rPr>
                <w:rFonts w:ascii="Abadi Extra Light" w:hAnsi="Abadi Extra Light"/>
                <w:sz w:val="24"/>
                <w:szCs w:val="24"/>
                <w:lang w:val="de-CH"/>
              </w:rPr>
            </w:pPr>
          </w:p>
          <w:p w14:paraId="479C7E13" w14:textId="41151043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bookmarkStart w:id="1" w:name="_Hlk179380914"/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amuse bouche</w:t>
            </w:r>
            <w:r>
              <w:rPr>
                <w:rFonts w:ascii="Abadi Extra Light" w:hAnsi="Abadi Extra Light"/>
                <w:sz w:val="28"/>
                <w:szCs w:val="28"/>
                <w:lang w:val="de-CH"/>
              </w:rPr>
              <w:t xml:space="preserve">                                       Hampi/ Gregor</w:t>
            </w:r>
          </w:p>
          <w:bookmarkEnd w:id="1"/>
          <w:p w14:paraId="599D6C4D" w14:textId="77777777" w:rsidR="00AD0435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0750B82B" w14:textId="4E536BCD" w:rsidR="00AD0435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bookmarkStart w:id="2" w:name="_Hlk179380930"/>
            <w:r>
              <w:rPr>
                <w:rFonts w:ascii="Abadi Extra Light" w:hAnsi="Abadi Extra Light"/>
                <w:sz w:val="28"/>
                <w:szCs w:val="28"/>
                <w:lang w:val="de-CH"/>
              </w:rPr>
              <w:t>Pastinaken-Apfelsüppli mit Crevetten        Markus Alder</w:t>
            </w:r>
          </w:p>
          <w:bookmarkEnd w:id="2"/>
          <w:p w14:paraId="3EB5F634" w14:textId="77777777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E50D32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65B305A6" w14:textId="5680912D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bookmarkStart w:id="3" w:name="_Hlk179380956"/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Pochiertes Kräuterei</w:t>
            </w:r>
            <w:r>
              <w:rPr>
                <w:rFonts w:ascii="Abadi Extra Light" w:hAnsi="Abadi Extra Light"/>
                <w:sz w:val="28"/>
                <w:szCs w:val="28"/>
                <w:lang w:val="de-CH"/>
              </w:rPr>
              <w:t xml:space="preserve">                               </w:t>
            </w:r>
            <w:bookmarkEnd w:id="3"/>
            <w:r>
              <w:rPr>
                <w:rFonts w:ascii="Abadi Extra Light" w:hAnsi="Abadi Extra Light"/>
                <w:sz w:val="28"/>
                <w:szCs w:val="28"/>
                <w:lang w:val="de-CH"/>
              </w:rPr>
              <w:t>Hampi/ Gregor</w:t>
            </w:r>
          </w:p>
          <w:p w14:paraId="1FECAC90" w14:textId="77777777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3A28A23E" w14:textId="77777777" w:rsidR="00AD0435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 xml:space="preserve">Geschmorte Kalbsbäggli </w:t>
            </w:r>
          </w:p>
          <w:p w14:paraId="55A4E26F" w14:textId="318CA87B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mit Sellerie-Kartoffelstock</w:t>
            </w:r>
            <w:r>
              <w:rPr>
                <w:rFonts w:ascii="Abadi Extra Light" w:hAnsi="Abadi Extra Light"/>
                <w:sz w:val="28"/>
                <w:szCs w:val="28"/>
                <w:lang w:val="de-CH"/>
              </w:rPr>
              <w:t xml:space="preserve">              Martin/ Markus Angehrn</w:t>
            </w:r>
          </w:p>
          <w:p w14:paraId="318F9929" w14:textId="77777777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6CF395C1" w14:textId="19D26B2A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bookmarkStart w:id="4" w:name="_Hlk179381015"/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Caramelschaum mit Pekannuss Krokant</w:t>
            </w:r>
            <w:r>
              <w:rPr>
                <w:rFonts w:ascii="Abadi Extra Light" w:hAnsi="Abadi Extra Light"/>
                <w:sz w:val="28"/>
                <w:szCs w:val="28"/>
                <w:lang w:val="de-CH"/>
              </w:rPr>
              <w:t xml:space="preserve">    Reto/ Remo</w:t>
            </w:r>
          </w:p>
          <w:bookmarkEnd w:id="4"/>
          <w:p w14:paraId="57C5017A" w14:textId="77777777" w:rsidR="00AD0435" w:rsidRPr="001166FF" w:rsidRDefault="00AD0435" w:rsidP="00AD0435">
            <w:pPr>
              <w:jc w:val="both"/>
              <w:rPr>
                <w:rFonts w:ascii="Abadi Extra Light" w:hAnsi="Abadi Extra Light"/>
                <w:sz w:val="28"/>
                <w:szCs w:val="28"/>
                <w:lang w:val="de-CH"/>
              </w:rPr>
            </w:pPr>
            <w:r w:rsidRPr="001166FF">
              <w:rPr>
                <w:rFonts w:ascii="Abadi Extra Light" w:hAnsi="Abadi Extra Light"/>
                <w:sz w:val="28"/>
                <w:szCs w:val="28"/>
                <w:lang w:val="de-CH"/>
              </w:rPr>
              <w:t>***</w:t>
            </w:r>
          </w:p>
          <w:p w14:paraId="3BD6829B" w14:textId="4A31E773" w:rsidR="00AD0435" w:rsidRPr="00E737BD" w:rsidRDefault="00E737BD" w:rsidP="00E737BD">
            <w:pPr>
              <w:jc w:val="both"/>
              <w:rPr>
                <w:rFonts w:ascii="Abadi Extra Light" w:hAnsi="Abadi Extra Light"/>
                <w:b/>
                <w:bCs/>
                <w:sz w:val="28"/>
                <w:szCs w:val="28"/>
                <w:lang w:val="de-CH"/>
              </w:rPr>
            </w:pPr>
            <w:r w:rsidRPr="00E737BD">
              <w:rPr>
                <w:rFonts w:ascii="Abadi Extra Light" w:hAnsi="Abadi Extra Light"/>
                <w:b/>
                <w:bCs/>
                <w:sz w:val="28"/>
                <w:szCs w:val="28"/>
                <w:lang w:val="de-CH"/>
              </w:rPr>
              <w:t>Brot</w:t>
            </w:r>
            <w:r>
              <w:rPr>
                <w:rFonts w:ascii="Abadi Extra Light" w:hAnsi="Abadi Extra Light"/>
                <w:b/>
                <w:bCs/>
                <w:sz w:val="28"/>
                <w:szCs w:val="28"/>
                <w:lang w:val="de-CH"/>
              </w:rPr>
              <w:t xml:space="preserve">                                                     wer Zeit hat</w:t>
            </w:r>
          </w:p>
          <w:p w14:paraId="44468C92" w14:textId="77777777" w:rsidR="00AD0435" w:rsidRPr="00AD0435" w:rsidRDefault="00AD0435" w:rsidP="00AD0435">
            <w:pPr>
              <w:rPr>
                <w:lang w:val="de-DE"/>
              </w:rPr>
            </w:pPr>
          </w:p>
        </w:tc>
        <w:tc>
          <w:tcPr>
            <w:tcW w:w="22" w:type="pct"/>
          </w:tcPr>
          <w:p w14:paraId="618BA317" w14:textId="77777777" w:rsidR="00AD0435" w:rsidRPr="0077633A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</w:tc>
        <w:tc>
          <w:tcPr>
            <w:tcW w:w="763" w:type="pct"/>
          </w:tcPr>
          <w:p w14:paraId="7584DBBB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4EE7DC87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2768AFD5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67D93218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18002BFF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18F62628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67477F5C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0A0C7C4F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44FC9254" w14:textId="601DBC7F" w:rsidR="00AD0435" w:rsidRPr="0077633A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</w:tc>
        <w:tc>
          <w:tcPr>
            <w:tcW w:w="2192" w:type="pct"/>
          </w:tcPr>
          <w:p w14:paraId="0FB04E6A" w14:textId="77777777" w:rsidR="00AD0435" w:rsidRDefault="00AD0435" w:rsidP="00AD0435">
            <w:pPr>
              <w:pStyle w:val="Menelement"/>
              <w:rPr>
                <w:rFonts w:ascii="Abadi Extra Light" w:hAnsi="Abadi Extra Light"/>
                <w:sz w:val="22"/>
                <w:szCs w:val="22"/>
                <w:lang w:val="de-DE"/>
              </w:rPr>
            </w:pPr>
          </w:p>
          <w:p w14:paraId="6153E198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7AE19475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6FF5C04F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352681B6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50B26465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4B32F990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09AB9F59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3F1127C0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6CAEE514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1DAA0EAC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7A3B5CA9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1795C628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0BB93F7E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2071CC1A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1BB90580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484B5C31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7B1A8B46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61EBA477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3C4658AE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2B574118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4D7EEC8F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2EB2E68E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5E494A4E" w14:textId="77777777" w:rsidR="00AD0435" w:rsidRPr="00AD0435" w:rsidRDefault="00AD0435" w:rsidP="00AD0435">
            <w:pPr>
              <w:rPr>
                <w:lang w:val="de-DE"/>
              </w:rPr>
            </w:pPr>
          </w:p>
          <w:p w14:paraId="28868CB7" w14:textId="43F5AE99" w:rsidR="00AD0435" w:rsidRPr="00AD0435" w:rsidRDefault="00AD0435" w:rsidP="00AD0435">
            <w:pPr>
              <w:tabs>
                <w:tab w:val="left" w:pos="1515"/>
                <w:tab w:val="center" w:pos="3110"/>
              </w:tabs>
              <w:jc w:val="left"/>
              <w:rPr>
                <w:lang w:val="de-DE"/>
              </w:rPr>
            </w:pPr>
          </w:p>
        </w:tc>
      </w:tr>
    </w:tbl>
    <w:p w14:paraId="1278FEDA" w14:textId="77777777" w:rsidR="00AD0435" w:rsidRDefault="00AD0435" w:rsidP="00967660">
      <w:pPr>
        <w:rPr>
          <w:lang w:val="de-DE"/>
        </w:rPr>
      </w:pPr>
    </w:p>
    <w:p w14:paraId="0574F748" w14:textId="77777777" w:rsidR="00CE4638" w:rsidRPr="00CE4638" w:rsidRDefault="00CE4638" w:rsidP="00CE4638">
      <w:pPr>
        <w:rPr>
          <w:lang w:val="de-DE"/>
        </w:rPr>
      </w:pPr>
    </w:p>
    <w:p w14:paraId="31CF7849" w14:textId="77777777" w:rsidR="00454E7B" w:rsidRDefault="00454E7B" w:rsidP="00454E7B">
      <w:pPr>
        <w:jc w:val="both"/>
        <w:rPr>
          <w:lang w:val="de-DE"/>
        </w:rPr>
      </w:pPr>
      <w:r>
        <w:rPr>
          <w:lang w:val="de-DE"/>
        </w:rPr>
        <w:t xml:space="preserve">                                            </w:t>
      </w:r>
    </w:p>
    <w:p w14:paraId="5CAB822B" w14:textId="4D6F0AF1" w:rsidR="00CE4638" w:rsidRDefault="00454E7B" w:rsidP="00454E7B">
      <w:pPr>
        <w:ind w:left="720" w:firstLine="720"/>
        <w:jc w:val="both"/>
        <w:rPr>
          <w:lang w:val="de-DE"/>
        </w:rPr>
      </w:pPr>
      <w:r>
        <w:rPr>
          <w:lang w:val="de-DE"/>
        </w:rPr>
        <w:t xml:space="preserve">               </w:t>
      </w:r>
      <w:bookmarkStart w:id="5" w:name="_Hlk179458855"/>
    </w:p>
    <w:bookmarkEnd w:id="5"/>
    <w:p w14:paraId="2E478D25" w14:textId="63C719C1" w:rsidR="00CE4638" w:rsidRDefault="003419E6" w:rsidP="003419E6">
      <w:pPr>
        <w:ind w:left="1440" w:firstLine="720"/>
        <w:jc w:val="both"/>
        <w:rPr>
          <w:lang w:val="de-DE"/>
        </w:rPr>
      </w:pPr>
      <w:r w:rsidRPr="003419E6">
        <w:rPr>
          <w:lang w:val="de-DE"/>
        </w:rPr>
        <w:t>amuse bouche                                       Hampi/ Grego</w:t>
      </w:r>
      <w:r>
        <w:rPr>
          <w:lang w:val="de-DE"/>
        </w:rPr>
        <w:t>r</w:t>
      </w:r>
      <w:r>
        <w:rPr>
          <w:lang w:val="de-DE"/>
        </w:rPr>
        <w:tab/>
      </w:r>
      <w:r>
        <w:rPr>
          <w:lang w:val="de-DE"/>
        </w:rPr>
        <w:tab/>
        <w:t xml:space="preserve">            </w:t>
      </w:r>
      <w:r w:rsidR="00454E7B">
        <w:rPr>
          <w:noProof/>
          <w:lang w:val="de-DE"/>
        </w:rPr>
        <w:drawing>
          <wp:inline distT="0" distB="0" distL="0" distR="0" wp14:anchorId="2605FF19" wp14:editId="7154DF56">
            <wp:extent cx="1113594" cy="838200"/>
            <wp:effectExtent l="0" t="0" r="0" b="0"/>
            <wp:docPr id="1000605216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494" cy="8433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54E7B">
        <w:rPr>
          <w:lang w:val="de-DE"/>
        </w:rPr>
        <w:t xml:space="preserve">     </w:t>
      </w:r>
      <w:r w:rsidR="00454E7B" w:rsidRPr="00454E7B">
        <w:rPr>
          <w:lang w:val="de-DE"/>
        </w:rPr>
        <w:t>Pastinaken-Apfelsüppli mit Crevetten        Markus Alder</w:t>
      </w:r>
    </w:p>
    <w:p w14:paraId="0792BF02" w14:textId="77777777" w:rsidR="003419E6" w:rsidRDefault="003419E6" w:rsidP="003419E6">
      <w:pPr>
        <w:jc w:val="both"/>
        <w:rPr>
          <w:lang w:val="de-DE"/>
        </w:rPr>
      </w:pPr>
    </w:p>
    <w:p w14:paraId="4AB8B2F9" w14:textId="28FC2C58" w:rsidR="00454E7B" w:rsidRDefault="00454E7B" w:rsidP="00454E7B">
      <w:pPr>
        <w:tabs>
          <w:tab w:val="left" w:pos="510"/>
          <w:tab w:val="center" w:pos="7699"/>
        </w:tabs>
        <w:jc w:val="left"/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449D4E7E" wp14:editId="70A7D2F4">
            <wp:extent cx="1113155" cy="780676"/>
            <wp:effectExtent l="0" t="0" r="0" b="635"/>
            <wp:docPr id="1918658850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200" cy="7863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  </w:t>
      </w:r>
      <w:r w:rsidRPr="00454E7B">
        <w:rPr>
          <w:lang w:val="de-DE"/>
        </w:rPr>
        <w:t xml:space="preserve">Pochiertes Kräuterei                      Hampi/ Gregor         </w:t>
      </w:r>
      <w:r w:rsidR="003419E6">
        <w:rPr>
          <w:lang w:val="de-DE"/>
        </w:rPr>
        <w:t xml:space="preserve">                                                 </w:t>
      </w:r>
      <w:r>
        <w:rPr>
          <w:noProof/>
          <w:lang w:val="de-DE"/>
        </w:rPr>
        <w:drawing>
          <wp:inline distT="0" distB="0" distL="0" distR="0" wp14:anchorId="5B27A498" wp14:editId="77436C8A">
            <wp:extent cx="1127125" cy="990600"/>
            <wp:effectExtent l="0" t="0" r="0" b="0"/>
            <wp:docPr id="456634213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594" cy="9980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  </w:t>
      </w:r>
      <w:r w:rsidRPr="00454E7B">
        <w:rPr>
          <w:lang w:val="de-DE"/>
        </w:rPr>
        <w:t>Geschmorte Kalbsbäggli</w:t>
      </w:r>
      <w:r>
        <w:rPr>
          <w:lang w:val="de-DE"/>
        </w:rPr>
        <w:t xml:space="preserve"> </w:t>
      </w:r>
      <w:r w:rsidRPr="00454E7B">
        <w:rPr>
          <w:lang w:val="de-DE"/>
        </w:rPr>
        <w:t>mit Sellerie-Kartoffelstock</w:t>
      </w:r>
      <w:r w:rsidR="003419E6">
        <w:rPr>
          <w:lang w:val="de-DE"/>
        </w:rPr>
        <w:t xml:space="preserve">   </w:t>
      </w:r>
      <w:r w:rsidRPr="00454E7B">
        <w:rPr>
          <w:lang w:val="de-DE"/>
        </w:rPr>
        <w:t xml:space="preserve">   Martin/ Markus Angehrn</w:t>
      </w:r>
    </w:p>
    <w:p w14:paraId="2E124CBB" w14:textId="77777777" w:rsidR="003419E6" w:rsidRDefault="003419E6" w:rsidP="00454E7B">
      <w:pPr>
        <w:tabs>
          <w:tab w:val="left" w:pos="510"/>
          <w:tab w:val="center" w:pos="7699"/>
        </w:tabs>
        <w:jc w:val="left"/>
        <w:rPr>
          <w:lang w:val="de-DE"/>
        </w:rPr>
      </w:pPr>
    </w:p>
    <w:p w14:paraId="145B51B5" w14:textId="2E8C8F46" w:rsidR="00454E7B" w:rsidRPr="00CE4638" w:rsidRDefault="00454E7B" w:rsidP="00454E7B">
      <w:pPr>
        <w:tabs>
          <w:tab w:val="left" w:pos="510"/>
          <w:tab w:val="center" w:pos="7699"/>
        </w:tabs>
        <w:jc w:val="left"/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70025C33" wp14:editId="46D1BCC3">
            <wp:extent cx="1127125" cy="968540"/>
            <wp:effectExtent l="0" t="0" r="0" b="3175"/>
            <wp:docPr id="769628168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82" cy="9767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   </w:t>
      </w:r>
      <w:r w:rsidRPr="00454E7B">
        <w:rPr>
          <w:lang w:val="de-DE"/>
        </w:rPr>
        <w:t>Caramelschaum mit Pekannuss Krokant    Reto/ Remo</w:t>
      </w:r>
      <w:r w:rsidR="003419E6">
        <w:rPr>
          <w:lang w:val="de-DE"/>
        </w:rPr>
        <w:tab/>
        <w:t xml:space="preserve">                                         </w:t>
      </w:r>
      <w:r w:rsidR="003419E6" w:rsidRPr="003419E6">
        <w:t xml:space="preserve"> </w:t>
      </w:r>
      <w:r w:rsidR="003419E6" w:rsidRPr="003419E6">
        <w:drawing>
          <wp:inline distT="0" distB="0" distL="0" distR="0" wp14:anchorId="59A3EE79" wp14:editId="3E8E1E6F">
            <wp:extent cx="1208405" cy="974389"/>
            <wp:effectExtent l="0" t="0" r="0" b="0"/>
            <wp:docPr id="1020331666" name="Grafik 1" descr="Ein Bild, das Essen, Br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331666" name="Grafik 1" descr="Ein Bild, das Essen, Brot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31659" cy="99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19E6">
        <w:t xml:space="preserve">   Irisches Sodabrot</w:t>
      </w:r>
    </w:p>
    <w:sectPr w:rsidR="00454E7B" w:rsidRPr="00CE4638" w:rsidSect="00F5719D">
      <w:headerReference w:type="default" r:id="rId14"/>
      <w:footerReference w:type="default" r:id="rId15"/>
      <w:pgSz w:w="16839" w:h="11907" w:orient="landscape" w:code="9"/>
      <w:pgMar w:top="1195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1D9B34" w14:textId="77777777" w:rsidR="00CA3602" w:rsidRDefault="00CA3602">
      <w:pPr>
        <w:spacing w:after="0"/>
      </w:pPr>
      <w:r>
        <w:separator/>
      </w:r>
    </w:p>
  </w:endnote>
  <w:endnote w:type="continuationSeparator" w:id="0">
    <w:p w14:paraId="22253DB1" w14:textId="77777777" w:rsidR="00CA3602" w:rsidRDefault="00CA360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adi Extra Light">
    <w:altName w:val="Calibri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A264A0" w14:textId="2E2B235B" w:rsidR="007406D2" w:rsidRDefault="00AD0435">
    <w:pPr>
      <w:pStyle w:val="Fuzeile"/>
    </w:pPr>
    <w:r>
      <w:rPr>
        <w:noProof/>
      </w:rPr>
      <w:drawing>
        <wp:inline distT="0" distB="0" distL="0" distR="0" wp14:anchorId="47F81B65" wp14:editId="143FDA85">
          <wp:extent cx="428625" cy="428625"/>
          <wp:effectExtent l="0" t="0" r="9525" b="9525"/>
          <wp:docPr id="3076" name="Picture 18" descr="C:\A_Privat\Prv\Divers\Hobbyköche\Signet\Signet_Kochklub.JPG">
            <a:extLst xmlns:a="http://schemas.openxmlformats.org/drawingml/2006/main">
              <a:ext uri="{FF2B5EF4-FFF2-40B4-BE49-F238E27FC236}">
                <a16:creationId xmlns:a16="http://schemas.microsoft.com/office/drawing/2014/main" id="{AE81049E-0776-45F7-6588-E6243661F5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76" name="Picture 18" descr="C:\A_Privat\Prv\Divers\Hobbyköche\Signet\Signet_Kochklub.JPG">
                    <a:extLst>
                      <a:ext uri="{FF2B5EF4-FFF2-40B4-BE49-F238E27FC236}">
                        <a16:creationId xmlns:a16="http://schemas.microsoft.com/office/drawing/2014/main" id="{AE81049E-0776-45F7-6588-E6243661F5A8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918262" w14:textId="77777777" w:rsidR="00CA3602" w:rsidRDefault="00CA3602">
      <w:pPr>
        <w:spacing w:after="0"/>
      </w:pPr>
      <w:r>
        <w:separator/>
      </w:r>
    </w:p>
  </w:footnote>
  <w:footnote w:type="continuationSeparator" w:id="0">
    <w:p w14:paraId="009A26AC" w14:textId="77777777" w:rsidR="00CA3602" w:rsidRDefault="00CA360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C57DDA" w14:textId="21997483" w:rsidR="007406D2" w:rsidRDefault="007406D2" w:rsidP="007406D2">
    <w:pPr>
      <w:pStyle w:val="Kopfzeile"/>
      <w:jc w:val="both"/>
    </w:pPr>
    <w:r>
      <w:tab/>
      <w:t xml:space="preserve">  </w:t>
    </w:r>
    <w:r w:rsidR="00967660">
      <w:rPr>
        <w:noProof/>
      </w:rPr>
      <w:drawing>
        <wp:inline distT="0" distB="0" distL="0" distR="0" wp14:anchorId="6541097A" wp14:editId="60DD3725">
          <wp:extent cx="426720" cy="426720"/>
          <wp:effectExtent l="0" t="0" r="0" b="0"/>
          <wp:docPr id="10935543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6720" cy="4267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La Forchetta                                                                                                                                                             </w:t>
    </w:r>
    <w:r>
      <w:rPr>
        <w:noProof/>
      </w:rPr>
      <w:drawing>
        <wp:inline distT="0" distB="0" distL="0" distR="0" wp14:anchorId="2BAA86F7" wp14:editId="607391BD">
          <wp:extent cx="428625" cy="428625"/>
          <wp:effectExtent l="0" t="0" r="9525" b="9525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>La Forchetta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7F9D"/>
    <w:rsid w:val="00083605"/>
    <w:rsid w:val="000919EF"/>
    <w:rsid w:val="001166FF"/>
    <w:rsid w:val="001466D2"/>
    <w:rsid w:val="00197F9D"/>
    <w:rsid w:val="0021588F"/>
    <w:rsid w:val="0024578E"/>
    <w:rsid w:val="00246057"/>
    <w:rsid w:val="00256B08"/>
    <w:rsid w:val="002747C0"/>
    <w:rsid w:val="0029175F"/>
    <w:rsid w:val="002D39A2"/>
    <w:rsid w:val="002F291D"/>
    <w:rsid w:val="003103D9"/>
    <w:rsid w:val="003162F0"/>
    <w:rsid w:val="00337487"/>
    <w:rsid w:val="003419E6"/>
    <w:rsid w:val="00342BD5"/>
    <w:rsid w:val="00372171"/>
    <w:rsid w:val="003D290F"/>
    <w:rsid w:val="003D76E1"/>
    <w:rsid w:val="00443DAE"/>
    <w:rsid w:val="00454E7B"/>
    <w:rsid w:val="004C141E"/>
    <w:rsid w:val="005B36B9"/>
    <w:rsid w:val="005D2CB4"/>
    <w:rsid w:val="006860BD"/>
    <w:rsid w:val="00735C63"/>
    <w:rsid w:val="00737154"/>
    <w:rsid w:val="007406D2"/>
    <w:rsid w:val="0077633A"/>
    <w:rsid w:val="00784157"/>
    <w:rsid w:val="007A1954"/>
    <w:rsid w:val="007C3774"/>
    <w:rsid w:val="007D5E81"/>
    <w:rsid w:val="00813956"/>
    <w:rsid w:val="00864505"/>
    <w:rsid w:val="008A326A"/>
    <w:rsid w:val="00967660"/>
    <w:rsid w:val="009877E0"/>
    <w:rsid w:val="009E49C3"/>
    <w:rsid w:val="009F04E2"/>
    <w:rsid w:val="009F77AB"/>
    <w:rsid w:val="00A20033"/>
    <w:rsid w:val="00A23DA8"/>
    <w:rsid w:val="00AA3EC4"/>
    <w:rsid w:val="00AB2F12"/>
    <w:rsid w:val="00AD0435"/>
    <w:rsid w:val="00AF33B7"/>
    <w:rsid w:val="00B07A95"/>
    <w:rsid w:val="00B3363B"/>
    <w:rsid w:val="00B54EC5"/>
    <w:rsid w:val="00B6571F"/>
    <w:rsid w:val="00C17EB3"/>
    <w:rsid w:val="00CA3602"/>
    <w:rsid w:val="00CE4638"/>
    <w:rsid w:val="00CE4EF4"/>
    <w:rsid w:val="00DB4341"/>
    <w:rsid w:val="00DC198E"/>
    <w:rsid w:val="00DD4A1C"/>
    <w:rsid w:val="00DE1D4E"/>
    <w:rsid w:val="00E13FB9"/>
    <w:rsid w:val="00E15581"/>
    <w:rsid w:val="00E3724D"/>
    <w:rsid w:val="00E50D32"/>
    <w:rsid w:val="00E737BD"/>
    <w:rsid w:val="00F300A6"/>
    <w:rsid w:val="00F571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2D0679D3"/>
  <w15:chartTrackingRefBased/>
  <w15:docId w15:val="{CFA317AE-015C-4D87-B3C2-FB787E47FD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color w:val="0D0D0D" w:themeColor="text1" w:themeTint="F2"/>
        <w:kern w:val="2"/>
        <w:sz w:val="18"/>
        <w:lang w:val="en-US" w:eastAsia="ja-JP" w:bidi="ar-SA"/>
        <w14:ligatures w14:val="standard"/>
      </w:rPr>
    </w:rPrDefault>
    <w:pPrDefault>
      <w:pPr>
        <w:spacing w:after="120"/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2"/>
    <w:qFormat/>
    <w:pPr>
      <w:keepNext/>
      <w:keepLines/>
      <w:spacing w:before="400" w:after="160"/>
      <w:ind w:left="720" w:right="720"/>
      <w:outlineLvl w:val="0"/>
    </w:pPr>
    <w:rPr>
      <w:caps/>
      <w:color w:val="A51A4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styleId="Untertitel">
    <w:name w:val="Subtitle"/>
    <w:basedOn w:val="Standard"/>
    <w:next w:val="Standard"/>
    <w:link w:val="UntertitelZchn"/>
    <w:uiPriority w:val="1"/>
    <w:qFormat/>
    <w:pPr>
      <w:numPr>
        <w:ilvl w:val="1"/>
      </w:numPr>
      <w:spacing w:after="0"/>
      <w:ind w:left="720" w:right="720"/>
    </w:pPr>
    <w:rPr>
      <w:caps/>
      <w:sz w:val="22"/>
    </w:rPr>
  </w:style>
  <w:style w:type="character" w:customStyle="1" w:styleId="UntertitelZchn">
    <w:name w:val="Untertitel Zchn"/>
    <w:basedOn w:val="Absatz-Standardschriftart"/>
    <w:link w:val="Untertitel"/>
    <w:uiPriority w:val="1"/>
    <w:rPr>
      <w:caps/>
      <w:sz w:val="22"/>
    </w:rPr>
  </w:style>
  <w:style w:type="paragraph" w:styleId="Titel">
    <w:name w:val="Title"/>
    <w:basedOn w:val="Standard"/>
    <w:next w:val="Standard"/>
    <w:link w:val="TitelZchn"/>
    <w:uiPriority w:val="1"/>
    <w:qFormat/>
    <w:pPr>
      <w:spacing w:after="340" w:line="228" w:lineRule="auto"/>
      <w:ind w:left="720" w:right="720"/>
      <w:contextualSpacing/>
    </w:pPr>
    <w:rPr>
      <w:rFonts w:asciiTheme="majorHAnsi" w:eastAsiaTheme="majorEastAsia" w:hAnsiTheme="majorHAnsi" w:cstheme="majorBidi"/>
      <w:color w:val="A51A41" w:themeColor="accent1"/>
      <w:kern w:val="28"/>
      <w:sz w:val="62"/>
      <w14:stylisticSets>
        <w14:styleSet w14:id="7"/>
      </w14:stylisticSets>
    </w:rPr>
  </w:style>
  <w:style w:type="character" w:customStyle="1" w:styleId="TitelZchn">
    <w:name w:val="Titel Zchn"/>
    <w:basedOn w:val="Absatz-Standardschriftart"/>
    <w:link w:val="Titel"/>
    <w:uiPriority w:val="1"/>
    <w:rPr>
      <w:rFonts w:asciiTheme="majorHAnsi" w:eastAsiaTheme="majorEastAsia" w:hAnsiTheme="majorHAnsi" w:cstheme="majorBidi"/>
      <w:color w:val="A51A41" w:themeColor="accent1"/>
      <w:kern w:val="28"/>
      <w:sz w:val="62"/>
      <w14:stylisticSets>
        <w14:styleSet w14:id="7"/>
      </w14:stylisticSets>
    </w:rPr>
  </w:style>
  <w:style w:type="character" w:customStyle="1" w:styleId="berschrift1Zchn">
    <w:name w:val="Überschrift 1 Zchn"/>
    <w:basedOn w:val="Absatz-Standardschriftart"/>
    <w:link w:val="berschrift1"/>
    <w:uiPriority w:val="2"/>
    <w:rPr>
      <w:caps/>
      <w:color w:val="A51A41" w:themeColor="accent1"/>
    </w:rPr>
  </w:style>
  <w:style w:type="paragraph" w:styleId="Datum">
    <w:name w:val="Date"/>
    <w:basedOn w:val="Standard"/>
    <w:next w:val="Standard"/>
    <w:link w:val="DatumZchn"/>
    <w:uiPriority w:val="2"/>
    <w:unhideWhenUsed/>
    <w:qFormat/>
    <w:pPr>
      <w:spacing w:after="840"/>
      <w:ind w:left="720" w:right="720"/>
    </w:pPr>
    <w:rPr>
      <w:caps/>
      <w:sz w:val="22"/>
    </w:rPr>
  </w:style>
  <w:style w:type="character" w:customStyle="1" w:styleId="DatumZchn">
    <w:name w:val="Datum Zchn"/>
    <w:basedOn w:val="Absatz-Standardschriftart"/>
    <w:link w:val="Datum"/>
    <w:uiPriority w:val="2"/>
    <w:rPr>
      <w:caps/>
      <w:sz w:val="22"/>
    </w:rPr>
  </w:style>
  <w:style w:type="paragraph" w:customStyle="1" w:styleId="Menelement">
    <w:name w:val="Menüelement"/>
    <w:basedOn w:val="Standard"/>
    <w:uiPriority w:val="2"/>
    <w:qFormat/>
    <w:pPr>
      <w:spacing w:line="252" w:lineRule="auto"/>
      <w:ind w:left="1440" w:right="1440"/>
    </w:p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680"/>
        <w:tab w:val="right" w:pos="9360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680"/>
        <w:tab w:val="right" w:pos="9360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97F9D"/>
    <w:pPr>
      <w:spacing w:after="0"/>
    </w:pPr>
    <w:rPr>
      <w:rFonts w:ascii="Segoe UI" w:hAnsi="Segoe UI" w:cs="Segoe UI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97F9D"/>
    <w:rPr>
      <w:rFonts w:ascii="Segoe UI" w:hAnsi="Segoe UI" w:cs="Segoe UI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54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egor\AppData\Roaming\Microsoft\Templates\Elegante%20Speisekarte.dotx" TargetMode="External"/></Relationships>
</file>

<file path=word/theme/theme1.xml><?xml version="1.0" encoding="utf-8"?>
<a:theme xmlns:a="http://schemas.openxmlformats.org/drawingml/2006/main" name="Office Theme">
  <a:themeElements>
    <a:clrScheme name="Elegant Event Set">
      <a:dk1>
        <a:sysClr val="windowText" lastClr="000000"/>
      </a:dk1>
      <a:lt1>
        <a:sysClr val="window" lastClr="FFFFFF"/>
      </a:lt1>
      <a:dk2>
        <a:srgbClr val="4B0619"/>
      </a:dk2>
      <a:lt2>
        <a:srgbClr val="F5F5ED"/>
      </a:lt2>
      <a:accent1>
        <a:srgbClr val="A51A41"/>
      </a:accent1>
      <a:accent2>
        <a:srgbClr val="8CCFB7"/>
      </a:accent2>
      <a:accent3>
        <a:srgbClr val="F4791C"/>
      </a:accent3>
      <a:accent4>
        <a:srgbClr val="58C1CC"/>
      </a:accent4>
      <a:accent5>
        <a:srgbClr val="DBB928"/>
      </a:accent5>
      <a:accent6>
        <a:srgbClr val="4457A5"/>
      </a:accent6>
      <a:hlink>
        <a:srgbClr val="58C1CC"/>
      </a:hlink>
      <a:folHlink>
        <a:srgbClr val="4457A5"/>
      </a:folHlink>
    </a:clrScheme>
    <a:fontScheme name="Elegant Event Set">
      <a:majorFont>
        <a:latin typeface="Gabriol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>2015-11-28T00:00:00</PublishDate>
  <Abstract/>
  <CompanyAddress/>
  <CompanyPhone/>
  <CompanyFax/>
  <CompanyEmail/>
</CoverPageProperties>
</file>

<file path=customXml/item2.xml><?xml version="1.0" encoding="utf-8"?>
<?mso-contentType encoding="utf-8"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94D93AC-565D-4447-9ABB-2EDCE1BEF8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C0ECC1B-AFB1-4D85-A170-0574AACFAF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Elegante Speisekarte</Template>
  <TotalTime>0</TotalTime>
  <Pages>3</Pages>
  <Words>175</Words>
  <Characters>1106</Characters>
  <Application>Microsoft Office Word</Application>
  <DocSecurity>0</DocSecurity>
  <Lines>9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Gregor</dc:creator>
  <cp:keywords/>
  <cp:lastModifiedBy>GL01</cp:lastModifiedBy>
  <cp:revision>16</cp:revision>
  <cp:lastPrinted>2024-10-02T15:10:00Z</cp:lastPrinted>
  <dcterms:created xsi:type="dcterms:W3CDTF">2024-05-16T12:13:00Z</dcterms:created>
  <dcterms:modified xsi:type="dcterms:W3CDTF">2024-10-10T11:27:00Z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TC030912189991</vt:lpwstr>
  </property>
</Properties>
</file>